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CB0B9" w14:textId="67EFE099" w:rsidR="006B2F86" w:rsidRDefault="00E37DC5" w:rsidP="00E71FC3">
      <w:pPr>
        <w:pStyle w:val="NoSpacing"/>
      </w:pPr>
      <w:r>
        <w:rPr>
          <w:u w:val="single"/>
        </w:rPr>
        <w:t>Marjory JOHNSON</w:t>
      </w:r>
      <w:r>
        <w:t xml:space="preserve">   </w:t>
      </w:r>
      <w:proofErr w:type="gramStart"/>
      <w:r>
        <w:t xml:space="preserve">   (</w:t>
      </w:r>
      <w:proofErr w:type="gramEnd"/>
      <w:r>
        <w:t>d.ca.1474)</w:t>
      </w:r>
    </w:p>
    <w:p w14:paraId="78883FC5" w14:textId="75EE8E53" w:rsidR="00E37DC5" w:rsidRDefault="00E37DC5" w:rsidP="00E71FC3">
      <w:pPr>
        <w:pStyle w:val="NoSpacing"/>
      </w:pPr>
      <w:r>
        <w:t>of York.</w:t>
      </w:r>
    </w:p>
    <w:p w14:paraId="5BD6F292" w14:textId="6024C4F2" w:rsidR="00E37DC5" w:rsidRDefault="00E37DC5" w:rsidP="00E71FC3">
      <w:pPr>
        <w:pStyle w:val="NoSpacing"/>
      </w:pPr>
    </w:p>
    <w:p w14:paraId="7DA4660E" w14:textId="26EC27BD" w:rsidR="00E37DC5" w:rsidRDefault="00E37DC5" w:rsidP="00E71FC3">
      <w:pPr>
        <w:pStyle w:val="NoSpacing"/>
      </w:pPr>
    </w:p>
    <w:p w14:paraId="4CBD52DA" w14:textId="052953C4" w:rsidR="00E37DC5" w:rsidRDefault="00E37DC5" w:rsidP="00E71FC3">
      <w:pPr>
        <w:pStyle w:val="NoSpacing"/>
      </w:pPr>
      <w:r>
        <w:t>Former servant of Richard Thornton.   (W.Y.R. p.94)</w:t>
      </w:r>
    </w:p>
    <w:p w14:paraId="1D7F472B" w14:textId="36DA0E1A" w:rsidR="00E37DC5" w:rsidRDefault="00E37DC5" w:rsidP="00E71FC3">
      <w:pPr>
        <w:pStyle w:val="NoSpacing"/>
      </w:pPr>
    </w:p>
    <w:p w14:paraId="665BCEF3" w14:textId="6B1F3E28" w:rsidR="00E37DC5" w:rsidRDefault="00E37DC5" w:rsidP="00E71FC3">
      <w:pPr>
        <w:pStyle w:val="NoSpacing"/>
      </w:pPr>
    </w:p>
    <w:p w14:paraId="6CD26466" w14:textId="551FD7E6" w:rsidR="00E37DC5" w:rsidRDefault="00E37DC5" w:rsidP="00E37DC5">
      <w:pPr>
        <w:pStyle w:val="NoSpacing"/>
      </w:pPr>
      <w:r>
        <w:t xml:space="preserve">  6 Sep.1474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 (ibid.)</w:t>
      </w:r>
    </w:p>
    <w:p w14:paraId="5E62A100" w14:textId="77777777" w:rsidR="00E37DC5" w:rsidRDefault="00E37DC5" w:rsidP="00E37DC5">
      <w:pPr>
        <w:pStyle w:val="NoSpacing"/>
      </w:pPr>
    </w:p>
    <w:p w14:paraId="08C77843" w14:textId="77777777" w:rsidR="00E37DC5" w:rsidRDefault="00E37DC5" w:rsidP="00E37DC5">
      <w:pPr>
        <w:pStyle w:val="NoSpacing"/>
      </w:pPr>
    </w:p>
    <w:p w14:paraId="675D4E19" w14:textId="77777777" w:rsidR="00E37DC5" w:rsidRDefault="00E37DC5" w:rsidP="00E37DC5">
      <w:pPr>
        <w:pStyle w:val="NoSpacing"/>
      </w:pPr>
      <w:r>
        <w:t>27 January 2019</w:t>
      </w:r>
    </w:p>
    <w:p w14:paraId="28A0645E" w14:textId="70D4D221" w:rsidR="00E37DC5" w:rsidRPr="00E37DC5" w:rsidRDefault="00E37DC5" w:rsidP="00E71FC3">
      <w:pPr>
        <w:pStyle w:val="NoSpacing"/>
      </w:pPr>
    </w:p>
    <w:sectPr w:rsidR="00E37DC5" w:rsidRPr="00E37D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9A21B" w14:textId="77777777" w:rsidR="00E37DC5" w:rsidRDefault="00E37DC5" w:rsidP="00E71FC3">
      <w:pPr>
        <w:spacing w:after="0" w:line="240" w:lineRule="auto"/>
      </w:pPr>
      <w:r>
        <w:separator/>
      </w:r>
    </w:p>
  </w:endnote>
  <w:endnote w:type="continuationSeparator" w:id="0">
    <w:p w14:paraId="4988AB47" w14:textId="77777777" w:rsidR="00E37DC5" w:rsidRDefault="00E37D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708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48E23" w14:textId="77777777" w:rsidR="00E37DC5" w:rsidRDefault="00E37DC5" w:rsidP="00E71FC3">
      <w:pPr>
        <w:spacing w:after="0" w:line="240" w:lineRule="auto"/>
      </w:pPr>
      <w:r>
        <w:separator/>
      </w:r>
    </w:p>
  </w:footnote>
  <w:footnote w:type="continuationSeparator" w:id="0">
    <w:p w14:paraId="3158851D" w14:textId="77777777" w:rsidR="00E37DC5" w:rsidRDefault="00E37D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DC5"/>
    <w:rsid w:val="001A7C09"/>
    <w:rsid w:val="00577BD5"/>
    <w:rsid w:val="00656CBA"/>
    <w:rsid w:val="006A1F77"/>
    <w:rsid w:val="00733BE7"/>
    <w:rsid w:val="00AB52E8"/>
    <w:rsid w:val="00B16D3F"/>
    <w:rsid w:val="00BB41AC"/>
    <w:rsid w:val="00E37D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0C2A"/>
  <w15:chartTrackingRefBased/>
  <w15:docId w15:val="{A11B7EA8-D9AC-4E3C-825E-DC1F92DC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2019-01-27T21:02:00Z</dcterms:created>
  <dcterms:modified xsi:type="dcterms:W3CDTF">2019-01-27T21:06:00Z</dcterms:modified>
</cp:coreProperties>
</file>